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D66C7" w14:textId="77777777" w:rsidR="00E4119E" w:rsidRDefault="00E4119E" w:rsidP="00E411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PYKMERE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14:paraId="441CD51B" w14:textId="77777777" w:rsidR="00E4119E" w:rsidRDefault="00E4119E" w:rsidP="00E411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21284D8B" w14:textId="77777777" w:rsidR="00E4119E" w:rsidRDefault="00E4119E" w:rsidP="00E41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339415" w14:textId="77777777" w:rsidR="00E4119E" w:rsidRDefault="00E4119E" w:rsidP="00E41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C4A127" w14:textId="77777777" w:rsidR="00E4119E" w:rsidRDefault="00E4119E" w:rsidP="00E411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1468</w:t>
      </w:r>
      <w:r>
        <w:rPr>
          <w:rFonts w:ascii="Times New Roman" w:hAnsi="Times New Roman" w:cs="Times New Roman"/>
          <w:sz w:val="24"/>
          <w:szCs w:val="24"/>
        </w:rPr>
        <w:tab/>
        <w:t xml:space="preserve">He became apprenticed to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Pykmere</w:t>
      </w:r>
      <w:proofErr w:type="spellEnd"/>
      <w:r>
        <w:rPr>
          <w:rFonts w:ascii="Times New Roman" w:hAnsi="Times New Roman" w:cs="Times New Roman"/>
          <w:sz w:val="24"/>
          <w:szCs w:val="24"/>
        </w:rPr>
        <w:t>, cutler(q.v.).</w:t>
      </w:r>
    </w:p>
    <w:p w14:paraId="25671F80" w14:textId="77777777" w:rsidR="00E4119E" w:rsidRDefault="00E4119E" w:rsidP="00E411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00302C2C" w14:textId="77777777" w:rsidR="00E4119E" w:rsidRDefault="00E4119E" w:rsidP="00E41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1B5013" w14:textId="77777777" w:rsidR="00E4119E" w:rsidRDefault="00E4119E" w:rsidP="00E41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DBDCAB" w14:textId="77777777" w:rsidR="00E4119E" w:rsidRDefault="00E4119E" w:rsidP="00E411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April 2022</w:t>
      </w:r>
    </w:p>
    <w:p w14:paraId="3C0F7BE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B7A3D" w14:textId="77777777" w:rsidR="00E4119E" w:rsidRDefault="00E4119E" w:rsidP="009139A6">
      <w:r>
        <w:separator/>
      </w:r>
    </w:p>
  </w:endnote>
  <w:endnote w:type="continuationSeparator" w:id="0">
    <w:p w14:paraId="1937538A" w14:textId="77777777" w:rsidR="00E4119E" w:rsidRDefault="00E411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7E3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BC5F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019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1185F" w14:textId="77777777" w:rsidR="00E4119E" w:rsidRDefault="00E4119E" w:rsidP="009139A6">
      <w:r>
        <w:separator/>
      </w:r>
    </w:p>
  </w:footnote>
  <w:footnote w:type="continuationSeparator" w:id="0">
    <w:p w14:paraId="4DD7CA30" w14:textId="77777777" w:rsidR="00E4119E" w:rsidRDefault="00E411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D7B3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675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238B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19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4119E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C6BAC"/>
  <w15:chartTrackingRefBased/>
  <w15:docId w15:val="{E8BD5D60-8334-43CF-BBE4-09B084B02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2022-04-27T19:55:00Z</dcterms:created>
  <dcterms:modified xsi:type="dcterms:W3CDTF">2022-04-27T19:55:00Z</dcterms:modified>
</cp:coreProperties>
</file>